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52A9F198" w:rsidR="00F372C9" w:rsidRPr="00B552DB" w:rsidRDefault="00F43810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1B67AC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Microsoft Windows Server </w:t>
            </w:r>
            <w:proofErr w:type="spellStart"/>
            <w:r w:rsidRPr="001B67AC">
              <w:rPr>
                <w:rFonts w:ascii="Calibri Light" w:hAnsi="Calibri Light" w:cs="Calibri Light"/>
                <w:b/>
                <w:sz w:val="24"/>
                <w:szCs w:val="24"/>
              </w:rPr>
              <w:t>Datacenter</w:t>
            </w:r>
            <w:proofErr w:type="spellEnd"/>
            <w:r w:rsidRPr="001B67AC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(arba lygiavertės) licencijos (PPR-966)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350FDF03" w14:textId="77777777" w:rsidR="00ED1BCF" w:rsidRPr="00B552DB" w:rsidRDefault="00ED1BCF" w:rsidP="00ED1BCF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7B1371A5" w14:textId="77777777" w:rsidR="005D2F89" w:rsidRPr="00B552DB" w:rsidRDefault="005D2F89" w:rsidP="005D2F89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33FBC4BF" w14:textId="77777777" w:rsidR="005D2F89" w:rsidRPr="00B552DB" w:rsidRDefault="005D2F89" w:rsidP="005D2F89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CB7AC53" w14:textId="77777777" w:rsidR="005D2F89" w:rsidRPr="00B552DB" w:rsidRDefault="005D2F89" w:rsidP="005D2F89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0D5ADD4C" w14:textId="77777777" w:rsidR="005D2F89" w:rsidRPr="00B552DB" w:rsidRDefault="005D2F89" w:rsidP="005D2F89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1E86AB9" w14:textId="77777777" w:rsidR="005D2F89" w:rsidRPr="00B552DB" w:rsidRDefault="005D2F89" w:rsidP="005D2F89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C532B4C" w14:textId="77777777" w:rsidR="005D2F89" w:rsidRPr="00B552DB" w:rsidRDefault="005D2F89" w:rsidP="005D2F89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DB0F8A0" w14:textId="77777777" w:rsidR="005D2F89" w:rsidRPr="00B552DB" w:rsidRDefault="005D2F89" w:rsidP="005D2F89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EE068" w14:textId="77777777" w:rsidR="00387255" w:rsidRDefault="00387255">
      <w:pPr>
        <w:spacing w:after="0" w:line="240" w:lineRule="auto"/>
      </w:pPr>
      <w:r>
        <w:separator/>
      </w:r>
    </w:p>
  </w:endnote>
  <w:endnote w:type="continuationSeparator" w:id="0">
    <w:p w14:paraId="423756C5" w14:textId="77777777" w:rsidR="00387255" w:rsidRDefault="00387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8BC0B" w14:textId="77777777" w:rsidR="00387255" w:rsidRDefault="00387255">
      <w:pPr>
        <w:spacing w:after="0" w:line="240" w:lineRule="auto"/>
      </w:pPr>
      <w:r>
        <w:separator/>
      </w:r>
    </w:p>
  </w:footnote>
  <w:footnote w:type="continuationSeparator" w:id="0">
    <w:p w14:paraId="08D92941" w14:textId="77777777" w:rsidR="00387255" w:rsidRDefault="00387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2F89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4247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03B2"/>
    <w:rsid w:val="00E35014"/>
    <w:rsid w:val="00E37313"/>
    <w:rsid w:val="00E51B5D"/>
    <w:rsid w:val="00EA0899"/>
    <w:rsid w:val="00EB72EA"/>
    <w:rsid w:val="00EC3EE9"/>
    <w:rsid w:val="00ED1BCF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3810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1</TotalTime>
  <Pages>1</Pages>
  <Words>1447</Words>
  <Characters>825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Aistė Aničaitė-Stabingienė</cp:lastModifiedBy>
  <cp:revision>2</cp:revision>
  <cp:lastPrinted>2021-01-19T12:06:00Z</cp:lastPrinted>
  <dcterms:created xsi:type="dcterms:W3CDTF">2025-01-10T11:07:00Z</dcterms:created>
  <dcterms:modified xsi:type="dcterms:W3CDTF">2025-01-10T11:07:00Z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